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E52" w:rsidRDefault="001D4E52" w:rsidP="001D4E5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Nicholas BONDE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1D4E52" w:rsidRDefault="001D4E52" w:rsidP="001D4E5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Walberswick</w:t>
      </w:r>
      <w:proofErr w:type="spellEnd"/>
      <w:r>
        <w:rPr>
          <w:rFonts w:ascii="Times New Roman" w:eastAsia="Calibri" w:hAnsi="Times New Roman" w:cs="Times New Roman"/>
        </w:rPr>
        <w:t>, Suffolk. Beer brewer.</w:t>
      </w:r>
    </w:p>
    <w:p w:rsidR="001D4E52" w:rsidRDefault="001D4E52" w:rsidP="001D4E52">
      <w:pPr>
        <w:rPr>
          <w:rFonts w:ascii="Times New Roman" w:eastAsia="Calibri" w:hAnsi="Times New Roman" w:cs="Times New Roman"/>
        </w:rPr>
      </w:pPr>
    </w:p>
    <w:p w:rsidR="001D4E52" w:rsidRDefault="001D4E52" w:rsidP="001D4E52">
      <w:pPr>
        <w:rPr>
          <w:rFonts w:ascii="Times New Roman" w:eastAsia="Calibri" w:hAnsi="Times New Roman" w:cs="Times New Roman"/>
        </w:rPr>
      </w:pPr>
    </w:p>
    <w:p w:rsidR="001D4E52" w:rsidRDefault="001D4E52" w:rsidP="001D4E5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>(q.v.) brought a plaint of debt against him and 22 others.</w:t>
      </w:r>
    </w:p>
    <w:p w:rsidR="001D4E52" w:rsidRDefault="001D4E52" w:rsidP="001D4E5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D4E52" w:rsidRDefault="001D4E52" w:rsidP="001D4E52">
      <w:pPr>
        <w:rPr>
          <w:rFonts w:ascii="Times New Roman" w:eastAsia="Calibri" w:hAnsi="Times New Roman" w:cs="Times New Roman"/>
        </w:rPr>
      </w:pPr>
    </w:p>
    <w:p w:rsidR="001D4E52" w:rsidRDefault="001D4E52" w:rsidP="001D4E52">
      <w:pPr>
        <w:rPr>
          <w:rFonts w:ascii="Times New Roman" w:eastAsia="Calibri" w:hAnsi="Times New Roman" w:cs="Times New Roman"/>
        </w:rPr>
      </w:pPr>
    </w:p>
    <w:p w:rsidR="001D4E52" w:rsidRDefault="001D4E52" w:rsidP="001D4E5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1D4E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E52" w:rsidRDefault="001D4E52" w:rsidP="00E71FC3">
      <w:r>
        <w:separator/>
      </w:r>
    </w:p>
  </w:endnote>
  <w:endnote w:type="continuationSeparator" w:id="0">
    <w:p w:rsidR="001D4E52" w:rsidRDefault="001D4E5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E52" w:rsidRDefault="001D4E52" w:rsidP="00E71FC3">
      <w:r>
        <w:separator/>
      </w:r>
    </w:p>
  </w:footnote>
  <w:footnote w:type="continuationSeparator" w:id="0">
    <w:p w:rsidR="001D4E52" w:rsidRDefault="001D4E5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E52"/>
    <w:rsid w:val="001A7C09"/>
    <w:rsid w:val="001D4E5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F5EAEC-F65F-4259-988B-800201CE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4E5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2017-05-18T19:27:00Z</dcterms:created>
  <dcterms:modified xsi:type="dcterms:W3CDTF">2017-05-18T19:27:00Z</dcterms:modified>
</cp:coreProperties>
</file>